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0AE8C" w14:textId="77777777" w:rsidR="00747034" w:rsidRDefault="00747034" w:rsidP="0074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KEBULL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BD50D3F" w14:textId="77777777" w:rsidR="00747034" w:rsidRDefault="00747034" w:rsidP="0074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Merchant.</w:t>
      </w:r>
    </w:p>
    <w:p w14:paraId="476A024D" w14:textId="77777777" w:rsidR="00747034" w:rsidRDefault="00747034" w:rsidP="00747034">
      <w:pPr>
        <w:rPr>
          <w:rFonts w:ascii="Times New Roman" w:hAnsi="Times New Roman" w:cs="Times New Roman"/>
        </w:rPr>
      </w:pPr>
    </w:p>
    <w:p w14:paraId="48E72AB3" w14:textId="77777777" w:rsidR="00747034" w:rsidRDefault="00747034" w:rsidP="00747034">
      <w:pPr>
        <w:rPr>
          <w:rFonts w:ascii="Times New Roman" w:hAnsi="Times New Roman" w:cs="Times New Roman"/>
        </w:rPr>
      </w:pPr>
    </w:p>
    <w:p w14:paraId="675DEFFD" w14:textId="77777777" w:rsidR="00747034" w:rsidRDefault="00747034" w:rsidP="0074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John Smyth of Coventry(q.v.) made a plaint of common recovery</w:t>
      </w:r>
    </w:p>
    <w:p w14:paraId="19CCAA62" w14:textId="77777777" w:rsidR="00747034" w:rsidRDefault="00747034" w:rsidP="0074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John </w:t>
      </w:r>
      <w:proofErr w:type="spellStart"/>
      <w:r>
        <w:rPr>
          <w:rFonts w:ascii="Times New Roman" w:hAnsi="Times New Roman" w:cs="Times New Roman"/>
        </w:rPr>
        <w:t>Chacombe</w:t>
      </w:r>
      <w:proofErr w:type="spellEnd"/>
      <w:r>
        <w:rPr>
          <w:rFonts w:ascii="Times New Roman" w:hAnsi="Times New Roman" w:cs="Times New Roman"/>
        </w:rPr>
        <w:t xml:space="preserve"> of Coventry(q.v.).</w:t>
      </w:r>
    </w:p>
    <w:p w14:paraId="5BB13389" w14:textId="77777777" w:rsidR="00747034" w:rsidRDefault="00747034" w:rsidP="0074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81308FA" w14:textId="77777777" w:rsidR="00747034" w:rsidRDefault="00747034" w:rsidP="00747034">
      <w:pPr>
        <w:rPr>
          <w:rFonts w:ascii="Times New Roman" w:hAnsi="Times New Roman" w:cs="Times New Roman"/>
        </w:rPr>
      </w:pPr>
    </w:p>
    <w:p w14:paraId="4D4C4279" w14:textId="77777777" w:rsidR="00747034" w:rsidRDefault="00747034" w:rsidP="00747034">
      <w:pPr>
        <w:rPr>
          <w:rFonts w:ascii="Times New Roman" w:hAnsi="Times New Roman" w:cs="Times New Roman"/>
        </w:rPr>
      </w:pPr>
    </w:p>
    <w:p w14:paraId="019F0C21" w14:textId="77777777" w:rsidR="00747034" w:rsidRDefault="00747034" w:rsidP="0074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2018</w:t>
      </w:r>
    </w:p>
    <w:p w14:paraId="42631115" w14:textId="77777777" w:rsidR="006B2F86" w:rsidRPr="00E71FC3" w:rsidRDefault="007470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C0521" w14:textId="77777777" w:rsidR="00747034" w:rsidRDefault="00747034" w:rsidP="00E71FC3">
      <w:r>
        <w:separator/>
      </w:r>
    </w:p>
  </w:endnote>
  <w:endnote w:type="continuationSeparator" w:id="0">
    <w:p w14:paraId="658947EA" w14:textId="77777777" w:rsidR="00747034" w:rsidRDefault="007470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AA5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31F94" w14:textId="77777777" w:rsidR="00747034" w:rsidRDefault="00747034" w:rsidP="00E71FC3">
      <w:r>
        <w:separator/>
      </w:r>
    </w:p>
  </w:footnote>
  <w:footnote w:type="continuationSeparator" w:id="0">
    <w:p w14:paraId="746FEA0C" w14:textId="77777777" w:rsidR="00747034" w:rsidRDefault="007470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034"/>
    <w:rsid w:val="001A7C09"/>
    <w:rsid w:val="00577BD5"/>
    <w:rsid w:val="00656CBA"/>
    <w:rsid w:val="006A1F77"/>
    <w:rsid w:val="00733BE7"/>
    <w:rsid w:val="007470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68CC8"/>
  <w15:chartTrackingRefBased/>
  <w15:docId w15:val="{D109049C-DC9B-4157-8FAC-E463DE56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70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470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2018-03-04T19:42:00Z</dcterms:created>
  <dcterms:modified xsi:type="dcterms:W3CDTF">2018-03-04T19:42:00Z</dcterms:modified>
</cp:coreProperties>
</file>